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053367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.1.2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053367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053367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39265F" w:rsidRPr="00053367" w:rsidRDefault="0039265F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4"/>
        <w:gridCol w:w="3856"/>
      </w:tblGrid>
      <w:tr w:rsidR="0039265F" w:rsidRPr="0069596E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29» августа 2019</w:t>
            </w: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>___________Н.В. Ступак</w:t>
            </w:r>
          </w:p>
          <w:p w:rsidR="0039265F" w:rsidRPr="0069596E" w:rsidRDefault="0039265F" w:rsidP="00695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6959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9265F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3367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3367">
        <w:rPr>
          <w:rFonts w:ascii="Times New Roman" w:hAnsi="Times New Roman" w:cs="Times New Roman"/>
          <w:b/>
          <w:bCs/>
          <w:sz w:val="24"/>
          <w:szCs w:val="24"/>
        </w:rPr>
        <w:t>(БАЗОВЫХ ДОЛЖНОСТНЫХ ОКЛАДОВ), СТАВОК ЗАРАБОТНОЙ ПЛАТЫ</w:t>
      </w:r>
    </w:p>
    <w:p w:rsidR="0039265F" w:rsidRDefault="0039265F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3367">
        <w:rPr>
          <w:rFonts w:ascii="Times New Roman" w:hAnsi="Times New Roman" w:cs="Times New Roman"/>
          <w:sz w:val="24"/>
          <w:szCs w:val="24"/>
        </w:rPr>
        <w:t xml:space="preserve">и повышающие коэффициенты к должностным окладам по профессиональным квалификационным группам общеотраслевых должностей специалистов и служащих </w:t>
      </w:r>
    </w:p>
    <w:p w:rsidR="0039265F" w:rsidRPr="00053367" w:rsidRDefault="0039265F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3367">
        <w:rPr>
          <w:rFonts w:ascii="Times New Roman" w:hAnsi="Times New Roman" w:cs="Times New Roman"/>
          <w:sz w:val="24"/>
          <w:szCs w:val="24"/>
        </w:rPr>
        <w:t>МБОУ СОШ № 30</w:t>
      </w:r>
    </w:p>
    <w:p w:rsidR="0039265F" w:rsidRPr="00053367" w:rsidRDefault="0039265F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265F" w:rsidRPr="00053367" w:rsidRDefault="0039265F" w:rsidP="008E3760">
      <w:pPr>
        <w:spacing w:after="0"/>
        <w:jc w:val="center"/>
        <w:rPr>
          <w:sz w:val="24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7020"/>
        <w:gridCol w:w="68"/>
        <w:gridCol w:w="1134"/>
      </w:tblGrid>
      <w:tr w:rsidR="0039265F" w:rsidRPr="00053367">
        <w:tc>
          <w:tcPr>
            <w:tcW w:w="1915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7020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квалификационным группам</w:t>
            </w:r>
          </w:p>
        </w:tc>
        <w:tc>
          <w:tcPr>
            <w:tcW w:w="1202" w:type="dxa"/>
            <w:gridSpan w:val="2"/>
            <w:tcMar>
              <w:left w:w="28" w:type="dxa"/>
              <w:right w:w="28" w:type="dxa"/>
            </w:tcMar>
            <w:vAlign w:val="center"/>
          </w:tcPr>
          <w:p w:rsidR="0039265F" w:rsidRPr="00053367" w:rsidRDefault="0039265F" w:rsidP="009B1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A6230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5610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лаборант 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39265F" w:rsidRPr="00053367">
        <w:trPr>
          <w:trHeight w:val="828"/>
        </w:trPr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7088" w:type="dxa"/>
            <w:gridSpan w:val="2"/>
            <w:vAlign w:val="center"/>
          </w:tcPr>
          <w:p w:rsidR="0039265F" w:rsidRPr="00053367" w:rsidRDefault="0039265F" w:rsidP="00677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1134" w:type="dxa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третьего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FD2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6170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экономист, электроник, </w:t>
            </w: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ОТ 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рабочих первого уровня</w:t>
            </w:r>
          </w:p>
        </w:tc>
      </w:tr>
      <w:tr w:rsidR="0039265F" w:rsidRPr="00053367">
        <w:tc>
          <w:tcPr>
            <w:tcW w:w="10137" w:type="dxa"/>
            <w:gridSpan w:val="4"/>
            <w:vAlign w:val="center"/>
          </w:tcPr>
          <w:p w:rsidR="0039265F" w:rsidRPr="00053367" w:rsidRDefault="0039265F" w:rsidP="00343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5422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 рабочих, по которым предусмотрено присвоение 1 квалификационного разряда: дворник, сторож</w:t>
            </w:r>
          </w:p>
        </w:tc>
        <w:tc>
          <w:tcPr>
            <w:tcW w:w="1202" w:type="dxa"/>
            <w:gridSpan w:val="2"/>
            <w:vAlign w:val="center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265F" w:rsidRPr="00053367">
        <w:tc>
          <w:tcPr>
            <w:tcW w:w="10137" w:type="dxa"/>
            <w:gridSpan w:val="4"/>
          </w:tcPr>
          <w:p w:rsidR="0039265F" w:rsidRPr="00053367" w:rsidRDefault="0039265F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5516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профессий рабочих, по которым предусмотрено присвоение 2 квалификационного разряда: </w:t>
            </w:r>
          </w:p>
          <w:p w:rsidR="0039265F" w:rsidRPr="00053367" w:rsidRDefault="0039265F" w:rsidP="00FC0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кухонный рабочий, уборщик производственных помещений</w:t>
            </w:r>
          </w:p>
          <w:p w:rsidR="0039265F" w:rsidRPr="00053367" w:rsidRDefault="0039265F" w:rsidP="00FC0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</w:tc>
        <w:tc>
          <w:tcPr>
            <w:tcW w:w="1202" w:type="dxa"/>
            <w:gridSpan w:val="2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39265F" w:rsidRPr="00053367">
        <w:tc>
          <w:tcPr>
            <w:tcW w:w="10137" w:type="dxa"/>
            <w:gridSpan w:val="4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5516 рублей</w:t>
            </w:r>
          </w:p>
        </w:tc>
      </w:tr>
      <w:tr w:rsidR="0039265F" w:rsidRPr="00053367">
        <w:tc>
          <w:tcPr>
            <w:tcW w:w="1915" w:type="dxa"/>
          </w:tcPr>
          <w:p w:rsidR="0039265F" w:rsidRPr="00053367" w:rsidRDefault="0039265F" w:rsidP="0034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7020" w:type="dxa"/>
          </w:tcPr>
          <w:p w:rsidR="0039265F" w:rsidRPr="00053367" w:rsidRDefault="0039265F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 рабочих, по которым предусмотрено присвоение 4 квалификационного разряда: рабочий по комплексному обслуживанию зданий</w:t>
            </w:r>
          </w:p>
        </w:tc>
        <w:tc>
          <w:tcPr>
            <w:tcW w:w="1202" w:type="dxa"/>
            <w:gridSpan w:val="2"/>
          </w:tcPr>
          <w:p w:rsidR="0039265F" w:rsidRPr="00053367" w:rsidRDefault="0039265F" w:rsidP="00FC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39265F" w:rsidRPr="00053367" w:rsidRDefault="0039265F">
      <w:pPr>
        <w:rPr>
          <w:sz w:val="24"/>
          <w:szCs w:val="24"/>
        </w:rPr>
      </w:pPr>
    </w:p>
    <w:p w:rsidR="0039265F" w:rsidRPr="00053367" w:rsidRDefault="0039265F">
      <w:pPr>
        <w:rPr>
          <w:sz w:val="24"/>
          <w:szCs w:val="24"/>
        </w:rPr>
      </w:pPr>
    </w:p>
    <w:sectPr w:rsidR="0039265F" w:rsidRPr="00053367" w:rsidSect="00053367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65F" w:rsidRDefault="0039265F" w:rsidP="005C28E5">
      <w:pPr>
        <w:spacing w:after="0" w:line="240" w:lineRule="auto"/>
      </w:pPr>
      <w:r>
        <w:separator/>
      </w:r>
    </w:p>
  </w:endnote>
  <w:endnote w:type="continuationSeparator" w:id="1">
    <w:p w:rsidR="0039265F" w:rsidRDefault="0039265F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65F" w:rsidRDefault="0039265F" w:rsidP="005C28E5">
      <w:pPr>
        <w:spacing w:after="0" w:line="240" w:lineRule="auto"/>
      </w:pPr>
      <w:r>
        <w:separator/>
      </w:r>
    </w:p>
  </w:footnote>
  <w:footnote w:type="continuationSeparator" w:id="1">
    <w:p w:rsidR="0039265F" w:rsidRDefault="0039265F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65F" w:rsidRDefault="0039265F" w:rsidP="000B4B9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9265F" w:rsidRDefault="003926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D77C9"/>
    <w:multiLevelType w:val="hybridMultilevel"/>
    <w:tmpl w:val="9024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73AC4"/>
    <w:multiLevelType w:val="hybridMultilevel"/>
    <w:tmpl w:val="4418D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53367"/>
    <w:rsid w:val="000B4B9D"/>
    <w:rsid w:val="00164948"/>
    <w:rsid w:val="001C68C8"/>
    <w:rsid w:val="002042A3"/>
    <w:rsid w:val="00245E44"/>
    <w:rsid w:val="002D0851"/>
    <w:rsid w:val="00300DD7"/>
    <w:rsid w:val="00343A05"/>
    <w:rsid w:val="00344607"/>
    <w:rsid w:val="0039265F"/>
    <w:rsid w:val="003C2DAD"/>
    <w:rsid w:val="003F6577"/>
    <w:rsid w:val="00442B1C"/>
    <w:rsid w:val="00491A08"/>
    <w:rsid w:val="004D0777"/>
    <w:rsid w:val="004E51DA"/>
    <w:rsid w:val="004F56B1"/>
    <w:rsid w:val="00504897"/>
    <w:rsid w:val="00510C36"/>
    <w:rsid w:val="00551D9C"/>
    <w:rsid w:val="005C28E5"/>
    <w:rsid w:val="00640CB7"/>
    <w:rsid w:val="00663ADE"/>
    <w:rsid w:val="0067760E"/>
    <w:rsid w:val="0068037E"/>
    <w:rsid w:val="0069596E"/>
    <w:rsid w:val="006D2396"/>
    <w:rsid w:val="006F11AF"/>
    <w:rsid w:val="00704F0D"/>
    <w:rsid w:val="00717CCD"/>
    <w:rsid w:val="00756403"/>
    <w:rsid w:val="007B72A3"/>
    <w:rsid w:val="007E3356"/>
    <w:rsid w:val="007F58F5"/>
    <w:rsid w:val="00814C5D"/>
    <w:rsid w:val="00822ED8"/>
    <w:rsid w:val="00846D2A"/>
    <w:rsid w:val="008753DF"/>
    <w:rsid w:val="00886685"/>
    <w:rsid w:val="008A63C5"/>
    <w:rsid w:val="008D0BEC"/>
    <w:rsid w:val="008E3760"/>
    <w:rsid w:val="00921D30"/>
    <w:rsid w:val="009326EF"/>
    <w:rsid w:val="00932829"/>
    <w:rsid w:val="00937F93"/>
    <w:rsid w:val="00986B28"/>
    <w:rsid w:val="009931F3"/>
    <w:rsid w:val="009B1DAE"/>
    <w:rsid w:val="00A133FA"/>
    <w:rsid w:val="00A62308"/>
    <w:rsid w:val="00B13A03"/>
    <w:rsid w:val="00BA2C7F"/>
    <w:rsid w:val="00C120E5"/>
    <w:rsid w:val="00C24D1B"/>
    <w:rsid w:val="00C62B33"/>
    <w:rsid w:val="00C85628"/>
    <w:rsid w:val="00CA7DC4"/>
    <w:rsid w:val="00CB41B1"/>
    <w:rsid w:val="00CC5FFB"/>
    <w:rsid w:val="00CE6D28"/>
    <w:rsid w:val="00D11EA3"/>
    <w:rsid w:val="00D170AA"/>
    <w:rsid w:val="00DB1365"/>
    <w:rsid w:val="00E149F7"/>
    <w:rsid w:val="00E420A0"/>
    <w:rsid w:val="00EB2CD4"/>
    <w:rsid w:val="00ED5292"/>
    <w:rsid w:val="00EE0EDF"/>
    <w:rsid w:val="00F763D5"/>
    <w:rsid w:val="00FB74C0"/>
    <w:rsid w:val="00FC08D6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8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37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E3760"/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9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63VXQ/VXJt0bjuB0SE7VqiMFKhc=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OHupnq5lQ5ZpsAtT1eq4YG90/6tFpZv+sRpXwRZXUtgSF1IKamAsbVVWcqYMObvu07ogViig
    78/ngkrGwcsf+i0U/nJI1sfQrIneHdEAmYGij1btg8d8L5kFYyxhUwsIK6UzjRPrdhMPg2Hx
    C/wYjQeRlKLwdB4SGtnYyxvfCXI=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QpzEdpLqvvOUtyoK2cA6iIFE1jM=</DigestValue>
      </Reference>
      <Reference URI="/word/document.xml?ContentType=application/vnd.openxmlformats-officedocument.wordprocessingml.document.main+xml">
        <DigestMethod Algorithm="http://www.w3.org/2000/09/xmldsig#sha1"/>
        <DigestValue>ME1g6O9Ck7U9Jgg3Ii14tUhxFw8=</DigestValue>
      </Reference>
      <Reference URI="/word/endnotes.xml?ContentType=application/vnd.openxmlformats-officedocument.wordprocessingml.endnotes+xml">
        <DigestMethod Algorithm="http://www.w3.org/2000/09/xmldsig#sha1"/>
        <DigestValue>IdIxs3UUJf+JGtiQBwRI1hd4dkU=</DigestValue>
      </Reference>
      <Reference URI="/word/fontTable.xml?ContentType=application/vnd.openxmlformats-officedocument.wordprocessingml.fontTable+xml">
        <DigestMethod Algorithm="http://www.w3.org/2000/09/xmldsig#sha1"/>
        <DigestValue>aivLvcivvUZXhxr6zQqLIhynSNg=</DigestValue>
      </Reference>
      <Reference URI="/word/footnotes.xml?ContentType=application/vnd.openxmlformats-officedocument.wordprocessingml.footnotes+xml">
        <DigestMethod Algorithm="http://www.w3.org/2000/09/xmldsig#sha1"/>
        <DigestValue>cUuZdDi5nu/4S9wdo1RAkHSC1eY=</DigestValue>
      </Reference>
      <Reference URI="/word/header1.xml?ContentType=application/vnd.openxmlformats-officedocument.wordprocessingml.header+xml">
        <DigestMethod Algorithm="http://www.w3.org/2000/09/xmldsig#sha1"/>
        <DigestValue>esHk5qvNHUtwSEky0xNu+XNbf6w=</DigestValue>
      </Reference>
      <Reference URI="/word/numbering.xml?ContentType=application/vnd.openxmlformats-officedocument.wordprocessingml.numbering+xml">
        <DigestMethod Algorithm="http://www.w3.org/2000/09/xmldsig#sha1"/>
        <DigestValue>to5dU1Mngy8IJtoP0Gi5LfqzAJE=</DigestValue>
      </Reference>
      <Reference URI="/word/settings.xml?ContentType=application/vnd.openxmlformats-officedocument.wordprocessingml.settings+xml">
        <DigestMethod Algorithm="http://www.w3.org/2000/09/xmldsig#sha1"/>
        <DigestValue>Rg2rnO93zTXtO0MyekEOEJJq8E0=</DigestValue>
      </Reference>
      <Reference URI="/word/styles.xml?ContentType=application/vnd.openxmlformats-officedocument.wordprocessingml.styles+xml">
        <DigestMethod Algorithm="http://www.w3.org/2000/09/xmldsig#sha1"/>
        <DigestValue>SxOVJs9wsy36r+6gLEDQDWIruik=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kLynBdm0SGtQoW9AL4osiWYWK/E=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2021-04-23T11:45:19Z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1</Pages>
  <Words>254</Words>
  <Characters>1449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Сервер УРМ</cp:lastModifiedBy>
  <cp:revision>20</cp:revision>
  <cp:lastPrinted>2016-08-26T09:12:00Z</cp:lastPrinted>
  <dcterms:created xsi:type="dcterms:W3CDTF">2012-05-18T13:26:00Z</dcterms:created>
  <dcterms:modified xsi:type="dcterms:W3CDTF">2019-10-08T13:04:00Z</dcterms:modified>
</cp:coreProperties>
</file>